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443" w:rsidRDefault="00A37BEA" w:rsidP="00BA4443">
      <w:pPr>
        <w:pStyle w:val="NoSpacing"/>
      </w:pPr>
      <w:r>
        <w:rPr>
          <w:u w:val="single"/>
        </w:rPr>
        <w:t>John</w:t>
      </w:r>
      <w:r w:rsidR="00BA4443">
        <w:rPr>
          <w:u w:val="single"/>
        </w:rPr>
        <w:t xml:space="preserve"> WYKE</w:t>
      </w:r>
      <w:r w:rsidR="00BA4443" w:rsidRPr="00BA4443">
        <w:t xml:space="preserve">      </w:t>
      </w:r>
      <w:r w:rsidR="00BA4443">
        <w:t>(fl.1420)</w:t>
      </w:r>
    </w:p>
    <w:p w:rsidR="00AD5CD5" w:rsidRDefault="00AD5CD5" w:rsidP="00BA4443">
      <w:pPr>
        <w:pStyle w:val="NoSpacing"/>
      </w:pPr>
      <w:r>
        <w:t xml:space="preserve">of </w:t>
      </w:r>
      <w:proofErr w:type="spellStart"/>
      <w:r>
        <w:t>Groundwell</w:t>
      </w:r>
      <w:proofErr w:type="spellEnd"/>
      <w:r>
        <w:t>.</w:t>
      </w:r>
    </w:p>
    <w:p w:rsidR="00BA4443" w:rsidRDefault="00BA4443" w:rsidP="00BA4443">
      <w:pPr>
        <w:pStyle w:val="NoSpacing"/>
      </w:pPr>
    </w:p>
    <w:p w:rsidR="00BA4443" w:rsidRDefault="00BA4443" w:rsidP="00BA4443">
      <w:pPr>
        <w:pStyle w:val="NoSpacing"/>
      </w:pPr>
    </w:p>
    <w:p w:rsidR="0082686D" w:rsidRDefault="0082686D" w:rsidP="0082686D">
      <w:pPr>
        <w:pStyle w:val="NoSpacing"/>
      </w:pPr>
      <w:r>
        <w:t>30 Jul.1420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</w:t>
      </w:r>
      <w:proofErr w:type="spellStart"/>
      <w:r>
        <w:t>Fisherton</w:t>
      </w:r>
      <w:proofErr w:type="spellEnd"/>
      <w:r>
        <w:t xml:space="preserve"> Anger,</w:t>
      </w:r>
    </w:p>
    <w:p w:rsidR="0082686D" w:rsidRDefault="0082686D" w:rsidP="0082686D">
      <w:pPr>
        <w:pStyle w:val="NoSpacing"/>
      </w:pPr>
      <w:r>
        <w:tab/>
      </w:r>
      <w:r>
        <w:tab/>
        <w:t>Wiltshire, into lands of the late Nicholas Lye(q.v.).</w:t>
      </w:r>
    </w:p>
    <w:p w:rsidR="0082686D" w:rsidRDefault="0082686D" w:rsidP="008268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21-493)</w:t>
      </w:r>
    </w:p>
    <w:p w:rsidR="00BA4443" w:rsidRDefault="00BA4443" w:rsidP="00BA4443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BA4443" w:rsidRDefault="00BA4443" w:rsidP="00BA4443">
      <w:pPr>
        <w:pStyle w:val="NoSpacing"/>
      </w:pPr>
      <w:r>
        <w:tab/>
      </w:r>
      <w:r>
        <w:tab/>
        <w:t xml:space="preserve">Wiltshire, into land of the late Sir Walter </w:t>
      </w:r>
      <w:proofErr w:type="spellStart"/>
      <w:r>
        <w:t>Dauntsey</w:t>
      </w:r>
      <w:proofErr w:type="spellEnd"/>
      <w:r>
        <w:t>(q.v.).</w:t>
      </w:r>
    </w:p>
    <w:p w:rsidR="00BA4443" w:rsidRDefault="00BA4443" w:rsidP="00BA444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21-435)</w:t>
      </w:r>
    </w:p>
    <w:p w:rsidR="00C6796B" w:rsidRDefault="00C6796B" w:rsidP="00C6796B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C6796B" w:rsidRDefault="00C6796B" w:rsidP="00C6796B">
      <w:pPr>
        <w:pStyle w:val="NoSpacing"/>
      </w:pPr>
      <w:r>
        <w:tab/>
      </w:r>
      <w:r>
        <w:tab/>
        <w:t xml:space="preserve">Wiltshire, into lands of the late Anne </w:t>
      </w:r>
      <w:proofErr w:type="spellStart"/>
      <w:r>
        <w:t>FitzWaryn</w:t>
      </w:r>
      <w:proofErr w:type="spellEnd"/>
      <w:r>
        <w:t>(q.v.).</w:t>
      </w:r>
    </w:p>
    <w:p w:rsidR="00C6796B" w:rsidRDefault="00C6796B" w:rsidP="00C6796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21-632)</w:t>
      </w:r>
    </w:p>
    <w:p w:rsidR="00C6796B" w:rsidRDefault="00C6796B" w:rsidP="00C6796B">
      <w:pPr>
        <w:pStyle w:val="NoSpacing"/>
      </w:pPr>
      <w:r>
        <w:t>13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</w:t>
      </w:r>
    </w:p>
    <w:p w:rsidR="00C6796B" w:rsidRDefault="00C6796B" w:rsidP="00C6796B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C6796B" w:rsidRDefault="00C6796B" w:rsidP="00C6796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21-624)</w:t>
      </w:r>
    </w:p>
    <w:p w:rsidR="00BA4443" w:rsidRDefault="00BA4443" w:rsidP="00BA4443">
      <w:pPr>
        <w:pStyle w:val="NoSpacing"/>
      </w:pPr>
    </w:p>
    <w:p w:rsidR="00BA4443" w:rsidRDefault="00BA4443" w:rsidP="00BA4443">
      <w:pPr>
        <w:pStyle w:val="NoSpacing"/>
      </w:pPr>
    </w:p>
    <w:p w:rsidR="0082686D" w:rsidRDefault="0082686D" w:rsidP="00BA4443">
      <w:pPr>
        <w:pStyle w:val="NoSpacing"/>
      </w:pPr>
      <w:r>
        <w:t>23 February 2017</w:t>
      </w:r>
    </w:p>
    <w:p w:rsidR="00C6796B" w:rsidRDefault="00C6796B" w:rsidP="00BA4443">
      <w:pPr>
        <w:pStyle w:val="NoSpacing"/>
      </w:pPr>
      <w:r>
        <w:t>6 July 2017</w:t>
      </w:r>
      <w:bookmarkStart w:id="0" w:name="_GoBack"/>
      <w:bookmarkEnd w:id="0"/>
    </w:p>
    <w:p w:rsidR="006B2F86" w:rsidRPr="00BA4443" w:rsidRDefault="008F2510" w:rsidP="00E71FC3">
      <w:pPr>
        <w:pStyle w:val="NoSpacing"/>
        <w:rPr>
          <w:u w:val="single"/>
        </w:rPr>
      </w:pPr>
      <w:r>
        <w:rPr>
          <w:u w:val="single"/>
        </w:rPr>
        <w:t xml:space="preserve"> </w:t>
      </w:r>
      <w:r w:rsidR="00AD5CD5">
        <w:rPr>
          <w:u w:val="single"/>
        </w:rPr>
        <w:t xml:space="preserve"> </w:t>
      </w:r>
    </w:p>
    <w:sectPr w:rsidR="006B2F86" w:rsidRPr="00BA44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443" w:rsidRDefault="00BA4443" w:rsidP="00E71FC3">
      <w:pPr>
        <w:spacing w:after="0" w:line="240" w:lineRule="auto"/>
      </w:pPr>
      <w:r>
        <w:separator/>
      </w:r>
    </w:p>
  </w:endnote>
  <w:endnote w:type="continuationSeparator" w:id="0">
    <w:p w:rsidR="00BA4443" w:rsidRDefault="00BA44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443" w:rsidRDefault="00BA4443" w:rsidP="00E71FC3">
      <w:pPr>
        <w:spacing w:after="0" w:line="240" w:lineRule="auto"/>
      </w:pPr>
      <w:r>
        <w:separator/>
      </w:r>
    </w:p>
  </w:footnote>
  <w:footnote w:type="continuationSeparator" w:id="0">
    <w:p w:rsidR="00BA4443" w:rsidRDefault="00BA44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43"/>
    <w:rsid w:val="001A7C09"/>
    <w:rsid w:val="00733BE7"/>
    <w:rsid w:val="0082686D"/>
    <w:rsid w:val="008F2510"/>
    <w:rsid w:val="00A37BEA"/>
    <w:rsid w:val="00AB52E8"/>
    <w:rsid w:val="00AD5CD5"/>
    <w:rsid w:val="00B16D3F"/>
    <w:rsid w:val="00BA4443"/>
    <w:rsid w:val="00C6796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957CE"/>
  <w15:chartTrackingRefBased/>
  <w15:docId w15:val="{F6FB65F7-9724-4EAD-9800-194E064B4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2016-06-29T20:40:00Z</dcterms:created>
  <dcterms:modified xsi:type="dcterms:W3CDTF">2017-07-06T07:16:00Z</dcterms:modified>
</cp:coreProperties>
</file>